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827"/>
        <w:gridCol w:w="1223"/>
        <w:gridCol w:w="1122"/>
        <w:gridCol w:w="1482"/>
      </w:tblGrid>
      <w:tr w:rsidR="002E24BA" w:rsidRPr="002E24BA" w:rsidTr="003A1C8B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2E24BA" w:rsidRPr="002E24BA" w:rsidRDefault="002E24BA" w:rsidP="002E24B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E24BA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bookmarkStart w:id="0" w:name="_GoBack"/>
            <w:r w:rsidRPr="002E24BA">
              <w:rPr>
                <w:rFonts w:ascii="Tahoma" w:hAnsi="Tahoma" w:cs="Tahoma"/>
                <w:color w:val="000000"/>
                <w:sz w:val="18"/>
                <w:szCs w:val="18"/>
              </w:rPr>
              <w:t>Gram Lugol Solution</w:t>
            </w:r>
            <w:r w:rsidRPr="002E24BA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  <w:bookmarkEnd w:id="0"/>
          </w:p>
        </w:tc>
      </w:tr>
      <w:tr w:rsidR="002E24BA" w:rsidRPr="002E24BA" w:rsidTr="003A1C8B">
        <w:trPr>
          <w:trHeight w:val="654"/>
          <w:jc w:val="center"/>
        </w:trPr>
        <w:tc>
          <w:tcPr>
            <w:tcW w:w="846" w:type="dxa"/>
            <w:shd w:val="clear" w:color="000000" w:fill="FFFF99"/>
            <w:vAlign w:val="center"/>
            <w:hideMark/>
          </w:tcPr>
          <w:p w:rsidR="002E24BA" w:rsidRPr="002E24BA" w:rsidRDefault="002E24BA" w:rsidP="002E24B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E24B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827" w:type="dxa"/>
            <w:shd w:val="clear" w:color="000000" w:fill="FFFF99"/>
            <w:vAlign w:val="center"/>
            <w:hideMark/>
          </w:tcPr>
          <w:p w:rsidR="002E24BA" w:rsidRPr="002E24BA" w:rsidRDefault="002E24BA" w:rsidP="002E24B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E24B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223" w:type="dxa"/>
            <w:shd w:val="clear" w:color="000000" w:fill="FFFF99"/>
            <w:vAlign w:val="center"/>
            <w:hideMark/>
          </w:tcPr>
          <w:p w:rsidR="002E24BA" w:rsidRPr="002E24BA" w:rsidRDefault="002E24BA" w:rsidP="002E24B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E24B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2E24BA" w:rsidRPr="002E24BA" w:rsidRDefault="002E24BA" w:rsidP="002E24B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E24B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2E24BA" w:rsidRPr="002E24BA" w:rsidRDefault="002E24BA" w:rsidP="002E24B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E24B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2E24BA" w:rsidRPr="002E24BA" w:rsidTr="003A1C8B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2E24BA" w:rsidRPr="002E24BA" w:rsidRDefault="002E24BA" w:rsidP="002E24B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E24B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827" w:type="dxa"/>
            <w:shd w:val="clear" w:color="000000" w:fill="D9D9D9"/>
            <w:vAlign w:val="center"/>
            <w:hideMark/>
          </w:tcPr>
          <w:p w:rsidR="002E24BA" w:rsidRPr="002E24BA" w:rsidRDefault="002E24BA" w:rsidP="002E24B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E24B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223" w:type="dxa"/>
            <w:shd w:val="clear" w:color="000000" w:fill="D9D9D9"/>
            <w:vAlign w:val="center"/>
            <w:hideMark/>
          </w:tcPr>
          <w:p w:rsidR="002E24BA" w:rsidRPr="002E24BA" w:rsidRDefault="002E24BA" w:rsidP="002E24B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E24B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E24BA" w:rsidRPr="002E24BA" w:rsidRDefault="002E24BA" w:rsidP="002E24B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E24B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2E24BA" w:rsidRPr="002E24BA" w:rsidRDefault="002E24BA" w:rsidP="002E24B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E24B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2E24BA" w:rsidRPr="002E24BA" w:rsidTr="003A1C8B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2E24BA" w:rsidRPr="002E24BA" w:rsidRDefault="002E24BA" w:rsidP="002E24BA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E24BA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827" w:type="dxa"/>
            <w:shd w:val="clear" w:color="000000" w:fill="D9D9D9"/>
            <w:vAlign w:val="center"/>
            <w:hideMark/>
          </w:tcPr>
          <w:p w:rsidR="002E24BA" w:rsidRPr="002E24BA" w:rsidRDefault="002E24BA" w:rsidP="002E24BA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2E24B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2E24B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2E24B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2E24B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223" w:type="dxa"/>
            <w:shd w:val="clear" w:color="000000" w:fill="D9D9D9"/>
            <w:vAlign w:val="center"/>
            <w:hideMark/>
          </w:tcPr>
          <w:p w:rsidR="002E24BA" w:rsidRPr="002E24BA" w:rsidRDefault="002E24BA" w:rsidP="002E24BA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E24B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E24BA" w:rsidRPr="002E24BA" w:rsidRDefault="002E24BA" w:rsidP="002E24BA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E24B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2E24BA" w:rsidRPr="002E24BA" w:rsidRDefault="002E24BA" w:rsidP="002E24BA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E24B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2E24BA" w:rsidRPr="002E24BA" w:rsidTr="003A1C8B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  <w:hideMark/>
          </w:tcPr>
          <w:p w:rsidR="002E24BA" w:rsidRPr="002E24BA" w:rsidRDefault="002E24BA" w:rsidP="002E24B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E24B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4BA" w:rsidRPr="002E24BA" w:rsidRDefault="002E24BA" w:rsidP="002E24B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E24BA">
              <w:rPr>
                <w:rFonts w:ascii="Tahoma" w:hAnsi="Tahoma" w:cs="Tahoma"/>
                <w:color w:val="000000"/>
                <w:sz w:val="18"/>
                <w:szCs w:val="18"/>
              </w:rPr>
              <w:t>Gram Lugol Solution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2E24BA" w:rsidRPr="002E24BA" w:rsidRDefault="002E24BA" w:rsidP="002E24B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E24B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E24BA" w:rsidRPr="002E24BA" w:rsidRDefault="002E24BA" w:rsidP="002E24B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E24B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2E24BA" w:rsidRPr="002E24BA" w:rsidRDefault="002E24BA" w:rsidP="002E24B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E24B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2E24BA" w:rsidRPr="002E24BA" w:rsidTr="003A1C8B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2E24BA" w:rsidRPr="002E24BA" w:rsidRDefault="002E24BA" w:rsidP="002E24BA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2E24BA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E24BA" w:rsidRPr="002E24BA" w:rsidRDefault="002E24BA" w:rsidP="002E24BA">
            <w:pPr>
              <w:rPr>
                <w:rFonts w:ascii="Tahoma" w:hAnsi="Tahoma" w:cs="Tahoma"/>
                <w:sz w:val="18"/>
                <w:szCs w:val="18"/>
              </w:rPr>
            </w:pPr>
            <w:r w:rsidRPr="002E24BA">
              <w:rPr>
                <w:rFonts w:ascii="Tahoma" w:hAnsi="Tahoma" w:cs="Tahoma"/>
                <w:sz w:val="18"/>
                <w:szCs w:val="18"/>
              </w:rPr>
              <w:t xml:space="preserve">Συσκευασία: 2,5 </w:t>
            </w:r>
            <w:proofErr w:type="spellStart"/>
            <w:r w:rsidRPr="002E24BA">
              <w:rPr>
                <w:rFonts w:ascii="Tahoma" w:hAnsi="Tahoma" w:cs="Tahoma"/>
                <w:sz w:val="18"/>
                <w:szCs w:val="18"/>
              </w:rPr>
              <w:t>lt</w:t>
            </w:r>
            <w:proofErr w:type="spellEnd"/>
          </w:p>
        </w:tc>
        <w:tc>
          <w:tcPr>
            <w:tcW w:w="1223" w:type="dxa"/>
            <w:shd w:val="clear" w:color="auto" w:fill="auto"/>
            <w:vAlign w:val="center"/>
          </w:tcPr>
          <w:p w:rsidR="002E24BA" w:rsidRPr="002E24BA" w:rsidRDefault="002E24BA" w:rsidP="002E24B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E24B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E24BA" w:rsidRPr="002E24BA" w:rsidRDefault="002E24BA" w:rsidP="002E24BA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2E24BA" w:rsidRPr="002E24BA" w:rsidRDefault="002E24BA" w:rsidP="002E24BA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2E24BA" w:rsidRPr="002E24BA" w:rsidTr="003A1C8B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2E24BA" w:rsidRPr="002E24BA" w:rsidRDefault="002E24BA" w:rsidP="002E24BA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2E24BA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E24BA" w:rsidRPr="002E24BA" w:rsidRDefault="002E24BA" w:rsidP="002E24B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E24BA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2E24BA" w:rsidRPr="002E24BA" w:rsidRDefault="002E24BA" w:rsidP="002E24B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E24BA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E24BA" w:rsidRPr="002E24BA" w:rsidRDefault="002E24BA" w:rsidP="002E24BA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2E24BA" w:rsidRPr="002E24BA" w:rsidRDefault="002E24BA" w:rsidP="002E24BA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</w:tbl>
    <w:p w:rsidR="00B43CAA" w:rsidRPr="00D2557A" w:rsidRDefault="00B43CAA" w:rsidP="00D2557A"/>
    <w:sectPr w:rsidR="00B43CAA" w:rsidRPr="00D2557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2E24BA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264B1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BF26F48F</Template>
  <TotalTime>1</TotalTime>
  <Pages>1</Pages>
  <Words>35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2025-11-24T17:01:00Z</dcterms:created>
  <dcterms:modified xsi:type="dcterms:W3CDTF">2025-11-24T17:01:00Z</dcterms:modified>
</cp:coreProperties>
</file>